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780E3" w14:textId="77777777" w:rsidR="006131C7" w:rsidRDefault="006131C7" w:rsidP="006131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STOOKE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d.1427)</w:t>
      </w:r>
    </w:p>
    <w:p w14:paraId="179839F7" w14:textId="77777777" w:rsidR="006131C7" w:rsidRDefault="006131C7" w:rsidP="006131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Hertfordshire.</w:t>
      </w:r>
    </w:p>
    <w:p w14:paraId="45F486BB" w14:textId="77777777" w:rsidR="006131C7" w:rsidRDefault="006131C7" w:rsidP="006131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E19125" w14:textId="77777777" w:rsidR="006131C7" w:rsidRDefault="006131C7" w:rsidP="006131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8A10C7" w14:textId="77777777" w:rsidR="006131C7" w:rsidRDefault="006131C7" w:rsidP="006131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 Apr.1427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3B2A86A" w14:textId="77777777" w:rsidR="006131C7" w:rsidRDefault="006131C7" w:rsidP="006131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</w:p>
    <w:p w14:paraId="57F3C9BE" w14:textId="77777777" w:rsidR="006131C7" w:rsidRDefault="006131C7" w:rsidP="006131C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p.106)</w:t>
      </w:r>
    </w:p>
    <w:p w14:paraId="3E8F52B1" w14:textId="77777777" w:rsidR="006131C7" w:rsidRDefault="006131C7" w:rsidP="006131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B6433E2" w14:textId="77777777" w:rsidR="006131C7" w:rsidRDefault="006131C7" w:rsidP="006131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2727EF" w14:textId="77777777" w:rsidR="006131C7" w:rsidRDefault="006131C7" w:rsidP="006131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33FCEC" w14:textId="77777777" w:rsidR="006131C7" w:rsidRDefault="006131C7" w:rsidP="006131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Executor:   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Brekenden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 (ibid.)</w:t>
      </w:r>
    </w:p>
    <w:p w14:paraId="387AE8BD" w14:textId="77777777" w:rsidR="006131C7" w:rsidRDefault="006131C7" w:rsidP="006131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Supervisor: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Eccleshale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 (ibid.)</w:t>
      </w:r>
    </w:p>
    <w:p w14:paraId="5E3F7001" w14:textId="77777777" w:rsidR="006131C7" w:rsidRDefault="006131C7" w:rsidP="006131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B8ABEE" w14:textId="77777777" w:rsidR="006131C7" w:rsidRDefault="006131C7" w:rsidP="006131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A8B3EF" w14:textId="77777777" w:rsidR="006131C7" w:rsidRDefault="006131C7" w:rsidP="006131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2021</w:t>
      </w:r>
    </w:p>
    <w:p w14:paraId="3698FCC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D9CAC" w14:textId="77777777" w:rsidR="006131C7" w:rsidRDefault="006131C7" w:rsidP="009139A6">
      <w:r>
        <w:separator/>
      </w:r>
    </w:p>
  </w:endnote>
  <w:endnote w:type="continuationSeparator" w:id="0">
    <w:p w14:paraId="6422D37A" w14:textId="77777777" w:rsidR="006131C7" w:rsidRDefault="006131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FD6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0DFF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AFD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264AA4" w14:textId="77777777" w:rsidR="006131C7" w:rsidRDefault="006131C7" w:rsidP="009139A6">
      <w:r>
        <w:separator/>
      </w:r>
    </w:p>
  </w:footnote>
  <w:footnote w:type="continuationSeparator" w:id="0">
    <w:p w14:paraId="7295E48F" w14:textId="77777777" w:rsidR="006131C7" w:rsidRDefault="006131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1A1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E7A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1D1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1C7"/>
    <w:rsid w:val="000666E0"/>
    <w:rsid w:val="002510B7"/>
    <w:rsid w:val="005C130B"/>
    <w:rsid w:val="006131C7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A38CC"/>
  <w15:chartTrackingRefBased/>
  <w15:docId w15:val="{9DE800B6-8E71-4465-AC0F-9C42CEB3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2021-03-21T12:11:00Z</dcterms:created>
  <dcterms:modified xsi:type="dcterms:W3CDTF">2021-03-21T12:12:00Z</dcterms:modified>
</cp:coreProperties>
</file>